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26/B/LH/960500-01 B/192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Leichtathletikstadion Neubau Funktionsgebäude: Los 33 Photovoltaik-Anlage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Installation/Gebäude-Anbindung eine PV-Anlage sowieBlitzschutz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